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055A4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Številka: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430</w:t>
      </w:r>
      <w:r>
        <w:rPr>
          <w:rFonts w:cs="Arial"/>
          <w:sz w:val="20"/>
          <w:szCs w:val="20"/>
        </w:rPr>
        <w:t>1-0004</w:t>
      </w:r>
      <w:r w:rsidRPr="002C3BDD">
        <w:rPr>
          <w:rFonts w:cs="Arial"/>
          <w:sz w:val="20"/>
          <w:szCs w:val="20"/>
        </w:rPr>
        <w:t>/202</w:t>
      </w:r>
      <w:r>
        <w:rPr>
          <w:rFonts w:cs="Arial"/>
          <w:sz w:val="20"/>
          <w:szCs w:val="20"/>
        </w:rPr>
        <w:t>3</w:t>
      </w:r>
    </w:p>
    <w:p w14:paraId="4C522B20" w14:textId="77777777" w:rsidR="00D129BC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 w:rsidRPr="002C3BDD">
        <w:rPr>
          <w:rFonts w:cs="Arial"/>
          <w:sz w:val="20"/>
          <w:szCs w:val="20"/>
        </w:rPr>
        <w:t>JN BR:</w:t>
      </w:r>
      <w:r w:rsidRPr="002C3BD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2C3BDD">
        <w:rPr>
          <w:rFonts w:cs="Arial"/>
          <w:sz w:val="20"/>
          <w:szCs w:val="20"/>
        </w:rPr>
        <w:t>202</w:t>
      </w:r>
      <w:r>
        <w:rPr>
          <w:rFonts w:cs="Arial"/>
          <w:sz w:val="20"/>
          <w:szCs w:val="20"/>
        </w:rPr>
        <w:t>3-048</w:t>
      </w:r>
    </w:p>
    <w:p w14:paraId="074D4D76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23.1.2023</w:t>
      </w:r>
    </w:p>
    <w:p w14:paraId="3BA14B62" w14:textId="77777777" w:rsidR="00D129BC" w:rsidRPr="002C3BDD" w:rsidRDefault="00D129BC" w:rsidP="00D129B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</w:p>
    <w:p w14:paraId="08076AC8" w14:textId="6B528837" w:rsidR="00EC4DF2" w:rsidRDefault="00EC4DF2" w:rsidP="00EC4DF2">
      <w:pPr>
        <w:rPr>
          <w:rFonts w:cs="Arial"/>
          <w:i/>
        </w:rPr>
      </w:pPr>
      <w:bookmarkStart w:id="0" w:name="_GoBack"/>
      <w:bookmarkEnd w:id="0"/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06C51ABD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27AA5" w14:textId="77777777" w:rsidR="00D76EF1" w:rsidRDefault="00D76EF1">
      <w:r>
        <w:separator/>
      </w:r>
    </w:p>
  </w:endnote>
  <w:endnote w:type="continuationSeparator" w:id="0">
    <w:p w14:paraId="34D48308" w14:textId="77777777" w:rsidR="00D76EF1" w:rsidRDefault="00D76EF1">
      <w:r>
        <w:continuationSeparator/>
      </w:r>
    </w:p>
  </w:endnote>
  <w:endnote w:type="continuationNotice" w:id="1">
    <w:p w14:paraId="216CCA42" w14:textId="77777777" w:rsidR="00D76EF1" w:rsidRDefault="00D76E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BAA0D8" w14:textId="77777777" w:rsidR="00D76EF1" w:rsidRDefault="00D76EF1">
      <w:r>
        <w:separator/>
      </w:r>
    </w:p>
  </w:footnote>
  <w:footnote w:type="continuationSeparator" w:id="0">
    <w:p w14:paraId="734C4009" w14:textId="77777777" w:rsidR="00D76EF1" w:rsidRDefault="00D76EF1">
      <w:r>
        <w:continuationSeparator/>
      </w:r>
    </w:p>
  </w:footnote>
  <w:footnote w:type="continuationNotice" w:id="1">
    <w:p w14:paraId="236CFFE9" w14:textId="77777777" w:rsidR="00D76EF1" w:rsidRDefault="00D76E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129BC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6a4cc071-bd85-44c5-acc7-68a9b922d49c"/>
    <ds:schemaRef ds:uri="2d71791d-4b08-4651-a8aa-c7bfc8b3429a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385F6-03E9-4C17-BF2F-76A547DA4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</TotalTime>
  <Pages>1</Pages>
  <Words>205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16</cp:revision>
  <cp:lastPrinted>2016-06-20T06:28:00Z</cp:lastPrinted>
  <dcterms:created xsi:type="dcterms:W3CDTF">2016-05-31T11:25:00Z</dcterms:created>
  <dcterms:modified xsi:type="dcterms:W3CDTF">2023-01-22T12:30:00Z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